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AC3DA" w14:textId="77777777" w:rsidR="000F0EB9" w:rsidRPr="007B7B3B" w:rsidRDefault="000F0EB9" w:rsidP="00716C6B">
      <w:pPr>
        <w:pStyle w:val="Heading2"/>
        <w:numPr>
          <w:ilvl w:val="0"/>
          <w:numId w:val="1"/>
        </w:numPr>
        <w:ind w:left="426" w:right="140" w:hanging="308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7AD6ACFE" w14:textId="525C5FA6" w:rsidR="006E7985" w:rsidRPr="006E7985" w:rsidRDefault="006E7985" w:rsidP="00716C6B">
      <w:pPr>
        <w:ind w:left="426"/>
        <w:rPr>
          <w:b/>
          <w:lang w:eastAsia="en-IN"/>
        </w:rPr>
      </w:pPr>
      <w:r w:rsidRPr="006E7985">
        <w:rPr>
          <w:lang w:eastAsia="en-IN"/>
        </w:rPr>
        <w:t>The objective of the scheme is to financially empower E</w:t>
      </w:r>
      <w:r w:rsidR="00716C6B">
        <w:rPr>
          <w:b/>
          <w:lang w:eastAsia="en-IN"/>
        </w:rPr>
        <w:t xml:space="preserve">conomically </w:t>
      </w:r>
      <w:r w:rsidRPr="006E7985">
        <w:rPr>
          <w:lang w:eastAsia="en-IN"/>
        </w:rPr>
        <w:t>B</w:t>
      </w:r>
      <w:r w:rsidR="00716C6B">
        <w:rPr>
          <w:b/>
          <w:lang w:eastAsia="en-IN"/>
        </w:rPr>
        <w:t xml:space="preserve">ackward </w:t>
      </w:r>
      <w:r w:rsidRPr="006E7985">
        <w:rPr>
          <w:lang w:eastAsia="en-IN"/>
        </w:rPr>
        <w:t>C</w:t>
      </w:r>
      <w:r w:rsidR="00716C6B">
        <w:rPr>
          <w:b/>
          <w:lang w:eastAsia="en-IN"/>
        </w:rPr>
        <w:t>lass</w:t>
      </w:r>
      <w:r w:rsidRPr="006E7985">
        <w:rPr>
          <w:lang w:eastAsia="en-IN"/>
        </w:rPr>
        <w:t xml:space="preserve"> women above 45 years and below 60 years by enhancing their livelihood opportunities and living standards, by offering financial assistance</w:t>
      </w:r>
      <w:r w:rsidR="007D46A5" w:rsidRPr="007D46A5">
        <w:rPr>
          <w:lang w:eastAsia="en-IN"/>
        </w:rPr>
        <w:t xml:space="preserve"> of Rs 45000 will be provided This financial assistance will be provided in 3 phases. Under the scheme, the government has disbursed Rs 15000</w:t>
      </w:r>
      <w:r w:rsidR="007D46A5">
        <w:rPr>
          <w:lang w:eastAsia="en-IN"/>
        </w:rPr>
        <w:t xml:space="preserve"> per Year. </w:t>
      </w:r>
    </w:p>
    <w:p w14:paraId="1531118C" w14:textId="636D800F" w:rsidR="006877E6" w:rsidRPr="007B7B3B" w:rsidRDefault="00406125" w:rsidP="0069464E">
      <w:pPr>
        <w:pStyle w:val="Heading2"/>
        <w:numPr>
          <w:ilvl w:val="0"/>
          <w:numId w:val="1"/>
        </w:numPr>
        <w:ind w:left="450" w:hanging="308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7B25C08D" w14:textId="39C44DCA" w:rsidR="00406125" w:rsidRPr="00644351" w:rsidRDefault="005F4204" w:rsidP="00850A14">
      <w:pPr>
        <w:autoSpaceDE w:val="0"/>
        <w:autoSpaceDN w:val="0"/>
        <w:adjustRightInd w:val="0"/>
        <w:spacing w:after="0" w:line="240" w:lineRule="auto"/>
        <w:ind w:left="450"/>
        <w:rPr>
          <w:rFonts w:asciiTheme="minorHAnsi" w:hAnsiTheme="minorHAnsi" w:cstheme="minorHAnsi"/>
          <w:lang w:eastAsia="en-IN"/>
        </w:rPr>
      </w:pPr>
      <w:r w:rsidRPr="005F4204">
        <w:rPr>
          <w:rFonts w:asciiTheme="minorHAnsi" w:hAnsiTheme="minorHAnsi" w:cstheme="minorHAnsi"/>
          <w:lang w:eastAsia="en-IN"/>
        </w:rPr>
        <w:t>Welfare &amp; Education &amp; Assistant -</w:t>
      </w:r>
      <w:r w:rsidR="00716C6B">
        <w:rPr>
          <w:rFonts w:asciiTheme="minorHAnsi" w:hAnsiTheme="minorHAnsi" w:cstheme="minorHAnsi"/>
          <w:lang w:eastAsia="en-IN"/>
        </w:rPr>
        <w:t xml:space="preserve"> </w:t>
      </w:r>
      <w:r w:rsidRPr="005F4204">
        <w:rPr>
          <w:rFonts w:asciiTheme="minorHAnsi" w:hAnsiTheme="minorHAnsi" w:cstheme="minorHAnsi"/>
          <w:lang w:eastAsia="en-IN"/>
        </w:rPr>
        <w:t>Village</w:t>
      </w:r>
      <w:r>
        <w:rPr>
          <w:rFonts w:asciiTheme="minorHAnsi" w:hAnsiTheme="minorHAnsi" w:cstheme="minorHAnsi"/>
          <w:lang w:eastAsia="en-IN"/>
        </w:rPr>
        <w:t xml:space="preserve"> </w:t>
      </w:r>
      <w:r w:rsidRPr="005F4204">
        <w:rPr>
          <w:rFonts w:asciiTheme="minorHAnsi" w:hAnsiTheme="minorHAnsi" w:cstheme="minorHAnsi"/>
          <w:lang w:eastAsia="en-IN"/>
        </w:rPr>
        <w:t xml:space="preserve">/ Ward Welfare &amp; Development Secretary </w:t>
      </w:r>
      <w:r w:rsidR="00716C6B">
        <w:rPr>
          <w:rFonts w:asciiTheme="minorHAnsi" w:hAnsiTheme="minorHAnsi" w:cstheme="minorHAnsi"/>
          <w:lang w:eastAsia="en-IN"/>
        </w:rPr>
        <w:t xml:space="preserve">- </w:t>
      </w:r>
      <w:r w:rsidRPr="005F4204">
        <w:rPr>
          <w:rFonts w:asciiTheme="minorHAnsi" w:hAnsiTheme="minorHAnsi" w:cstheme="minorHAnsi"/>
          <w:lang w:eastAsia="en-IN"/>
        </w:rPr>
        <w:t>Ward</w:t>
      </w:r>
    </w:p>
    <w:p w14:paraId="4038D391" w14:textId="396769F7" w:rsidR="007D05A8" w:rsidRPr="007B7B3B" w:rsidRDefault="006C2167" w:rsidP="0069464E">
      <w:pPr>
        <w:pStyle w:val="Heading2"/>
        <w:numPr>
          <w:ilvl w:val="0"/>
          <w:numId w:val="1"/>
        </w:numPr>
        <w:ind w:left="450" w:hanging="308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1F2F0C85" w:rsidR="006E402C" w:rsidRPr="00D83911" w:rsidRDefault="006E402C" w:rsidP="00850A14">
      <w:pPr>
        <w:autoSpaceDE w:val="0"/>
        <w:autoSpaceDN w:val="0"/>
        <w:adjustRightInd w:val="0"/>
        <w:spacing w:after="0" w:line="240" w:lineRule="auto"/>
        <w:ind w:left="450" w:right="296"/>
        <w:jc w:val="both"/>
        <w:rPr>
          <w:rFonts w:asciiTheme="minorHAnsi" w:hAnsiTheme="minorHAnsi" w:cstheme="minorHAnsi"/>
        </w:rPr>
      </w:pPr>
      <w:r w:rsidRPr="00D83911">
        <w:rPr>
          <w:rFonts w:asciiTheme="minorHAnsi" w:hAnsiTheme="minorHAnsi" w:cstheme="minorHAnsi"/>
        </w:rPr>
        <w:t xml:space="preserve">The beneficiary must meet the following criteria </w:t>
      </w:r>
      <w:r w:rsidR="006861BA" w:rsidRPr="00D83911">
        <w:rPr>
          <w:rFonts w:asciiTheme="minorHAnsi" w:hAnsiTheme="minorHAnsi" w:cstheme="minorHAnsi"/>
        </w:rPr>
        <w:t>to</w:t>
      </w:r>
      <w:r w:rsidRPr="00D83911">
        <w:rPr>
          <w:rFonts w:asciiTheme="minorHAnsi" w:hAnsiTheme="minorHAnsi" w:cstheme="minorHAnsi"/>
        </w:rPr>
        <w:t xml:space="preserve"> become eligible for financial assistance under this scheme:</w:t>
      </w:r>
    </w:p>
    <w:p w14:paraId="3A84A4DE" w14:textId="77777777" w:rsidR="006E402C" w:rsidRPr="00B3769F" w:rsidRDefault="006E402C" w:rsidP="006E402C">
      <w:pPr>
        <w:autoSpaceDE w:val="0"/>
        <w:autoSpaceDN w:val="0"/>
        <w:adjustRightInd w:val="0"/>
        <w:spacing w:after="0" w:line="240" w:lineRule="auto"/>
        <w:ind w:left="142" w:right="40"/>
        <w:rPr>
          <w:rFonts w:asciiTheme="minorHAnsi" w:hAnsiTheme="minorHAnsi" w:cstheme="minorHAnsi"/>
          <w:sz w:val="20"/>
          <w:szCs w:val="20"/>
        </w:rPr>
      </w:pPr>
    </w:p>
    <w:tbl>
      <w:tblPr>
        <w:tblW w:w="4672" w:type="pct"/>
        <w:tblInd w:w="418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51"/>
        <w:gridCol w:w="1904"/>
        <w:gridCol w:w="6634"/>
      </w:tblGrid>
      <w:tr w:rsidR="00FE5797" w:rsidRPr="00746586" w14:paraId="746CD065" w14:textId="77777777" w:rsidTr="0069464E">
        <w:trPr>
          <w:trHeight w:hRule="exact" w:val="460"/>
        </w:trPr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C04936" w14:textId="77777777" w:rsidR="00FE5797" w:rsidRPr="00070FA0" w:rsidRDefault="00FE5797" w:rsidP="00404CF8">
            <w:pPr>
              <w:pStyle w:val="Heading2"/>
              <w:spacing w:before="0" w:after="0" w:line="276" w:lineRule="auto"/>
              <w:ind w:right="-40"/>
              <w:jc w:val="center"/>
              <w:rPr>
                <w:rFonts w:cstheme="minorHAnsi"/>
                <w:sz w:val="22"/>
                <w:szCs w:val="22"/>
              </w:rPr>
            </w:pPr>
            <w:r w:rsidRPr="00070FA0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55EB5" w14:textId="77777777" w:rsidR="00FE5797" w:rsidRPr="00070FA0" w:rsidRDefault="00FE5797" w:rsidP="00F347F9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0FA0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CF012C" w14:textId="49AAF65A" w:rsidR="00FE5797" w:rsidRPr="00070FA0" w:rsidRDefault="00F347F9" w:rsidP="00F347F9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070FA0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F347F9" w:rsidRPr="00746586" w14:paraId="4E089123" w14:textId="77777777" w:rsidTr="0069464E">
        <w:trPr>
          <w:trHeight w:hRule="exact" w:val="1014"/>
        </w:trPr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9B4E" w14:textId="77777777" w:rsidR="00F347F9" w:rsidRPr="000C249A" w:rsidRDefault="00F347F9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5FE8FC" w14:textId="77777777" w:rsidR="00F347F9" w:rsidRPr="000C249A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0C249A">
              <w:rPr>
                <w:rFonts w:asciiTheme="minorHAnsi" w:hAnsiTheme="minorHAnsi" w:cstheme="minorHAnsi"/>
              </w:rPr>
              <w:t>Government Employee/ Pensioner</w:t>
            </w:r>
          </w:p>
        </w:tc>
        <w:tc>
          <w:tcPr>
            <w:tcW w:w="3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79E9BB" w14:textId="77777777" w:rsidR="00F347F9" w:rsidRPr="000C249A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C249A">
              <w:rPr>
                <w:rFonts w:asciiTheme="minorHAnsi" w:hAnsiTheme="minorHAnsi" w:cstheme="minorHAnsi"/>
              </w:rPr>
              <w:t>No family member should be a government employee or Government pensioner. The families of Sanitary workers are exempted.</w:t>
            </w:r>
          </w:p>
        </w:tc>
      </w:tr>
      <w:tr w:rsidR="00CD18AA" w:rsidRPr="00746586" w14:paraId="141F2E3C" w14:textId="77777777" w:rsidTr="0069464E">
        <w:trPr>
          <w:trHeight w:hRule="exact" w:val="715"/>
        </w:trPr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4BC43" w14:textId="77777777" w:rsidR="00CD18AA" w:rsidRPr="00C121F8" w:rsidRDefault="00CD18AA" w:rsidP="00CD18A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73A4B" w14:textId="57817A36" w:rsidR="00CD18AA" w:rsidRPr="00C121F8" w:rsidRDefault="00CD18AA" w:rsidP="00CD18AA">
            <w:pPr>
              <w:autoSpaceDE w:val="0"/>
              <w:autoSpaceDN w:val="0"/>
              <w:adjustRightInd w:val="0"/>
              <w:spacing w:after="0" w:line="420" w:lineRule="exact"/>
              <w:ind w:right="58"/>
              <w:rPr>
                <w:rFonts w:asciiTheme="minorHAnsi" w:hAnsiTheme="minorHAnsi" w:cstheme="minorHAnsi"/>
              </w:rPr>
            </w:pPr>
            <w:r w:rsidRPr="00CD18AA">
              <w:rPr>
                <w:rFonts w:asciiTheme="minorHAnsi" w:hAnsiTheme="minorHAnsi" w:cstheme="minorHAnsi"/>
              </w:rPr>
              <w:t>Four-Wheeler</w:t>
            </w:r>
          </w:p>
        </w:tc>
        <w:tc>
          <w:tcPr>
            <w:tcW w:w="3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FA7F7E" w14:textId="763E1B02" w:rsidR="00247F45" w:rsidRPr="00247F45" w:rsidRDefault="00247F45" w:rsidP="00247F4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247F45">
              <w:rPr>
                <w:rFonts w:asciiTheme="minorHAnsi" w:hAnsiTheme="minorHAnsi" w:cstheme="minorHAnsi"/>
              </w:rPr>
              <w:t>Family should not own a four-wheeler (Taxis, Tractors,</w:t>
            </w:r>
          </w:p>
          <w:p w14:paraId="5B7434EC" w14:textId="0FF9F086" w:rsidR="00CD18AA" w:rsidRPr="00746586" w:rsidRDefault="00247F45" w:rsidP="00247F4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highlight w:val="yellow"/>
              </w:rPr>
            </w:pPr>
            <w:r w:rsidRPr="00247F45">
              <w:rPr>
                <w:rFonts w:asciiTheme="minorHAnsi" w:hAnsiTheme="minorHAnsi" w:cstheme="minorHAnsi"/>
              </w:rPr>
              <w:t>Autos are exempted).</w:t>
            </w:r>
          </w:p>
        </w:tc>
      </w:tr>
      <w:tr w:rsidR="00CD18AA" w:rsidRPr="00746586" w14:paraId="6A55A788" w14:textId="77777777" w:rsidTr="0069464E">
        <w:trPr>
          <w:trHeight w:hRule="exact" w:val="468"/>
        </w:trPr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983CC" w14:textId="77777777" w:rsidR="00CD18AA" w:rsidRPr="00EB18A2" w:rsidRDefault="00CD18AA" w:rsidP="00CD18A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21010" w14:textId="77777777" w:rsidR="00CD18AA" w:rsidRPr="00EB18A2" w:rsidRDefault="00CD18AA" w:rsidP="00CD18A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EB18A2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EFF51" w14:textId="77777777" w:rsidR="00CD18AA" w:rsidRPr="00EB18A2" w:rsidRDefault="00CD18AA" w:rsidP="00CD18A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EB18A2">
              <w:rPr>
                <w:rFonts w:asciiTheme="minorHAnsi" w:hAnsiTheme="minorHAnsi" w:cstheme="minorHAnsi"/>
              </w:rPr>
              <w:t>No family member should be an income tax payee.</w:t>
            </w:r>
          </w:p>
        </w:tc>
      </w:tr>
      <w:tr w:rsidR="00CD18AA" w:rsidRPr="00746586" w14:paraId="2DD771AA" w14:textId="77777777" w:rsidTr="0069464E">
        <w:trPr>
          <w:trHeight w:hRule="exact" w:val="795"/>
        </w:trPr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CBB5A9" w14:textId="77777777" w:rsidR="00CD18AA" w:rsidRPr="00C121F8" w:rsidRDefault="00CD18AA" w:rsidP="00CD18A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4E0BF" w14:textId="77777777" w:rsidR="00CD18AA" w:rsidRPr="00C121F8" w:rsidRDefault="00CD18AA" w:rsidP="00CD18A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C121F8">
              <w:rPr>
                <w:rFonts w:asciiTheme="minorHAnsi" w:hAnsiTheme="minorHAnsi" w:cstheme="minorHAnsi"/>
              </w:rPr>
              <w:t>Municipal property</w:t>
            </w:r>
          </w:p>
        </w:tc>
        <w:tc>
          <w:tcPr>
            <w:tcW w:w="3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EDCBF" w14:textId="006B257B" w:rsidR="00CD18AA" w:rsidRPr="00C121F8" w:rsidRDefault="00CD18AA" w:rsidP="00CD18A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C121F8">
              <w:rPr>
                <w:rFonts w:asciiTheme="minorHAnsi" w:hAnsiTheme="minorHAnsi" w:cstheme="minorHAnsi"/>
              </w:rPr>
              <w:t>Land in municipal area should be less than 1000 Sq. ft. of residential/commercial built-up area.</w:t>
            </w:r>
          </w:p>
        </w:tc>
      </w:tr>
      <w:tr w:rsidR="00CD18AA" w:rsidRPr="00746586" w14:paraId="24F15436" w14:textId="77777777" w:rsidTr="0069464E">
        <w:trPr>
          <w:trHeight w:hRule="exact" w:val="467"/>
        </w:trPr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FE1F9" w14:textId="77777777" w:rsidR="00CD18AA" w:rsidRPr="00C121F8" w:rsidRDefault="00CD18AA" w:rsidP="00CD18A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7CFF6C" w14:textId="7A1BF36A" w:rsidR="00CD18AA" w:rsidRPr="00C121F8" w:rsidRDefault="00CD18AA" w:rsidP="00CD18A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Land Holding</w:t>
            </w:r>
          </w:p>
        </w:tc>
        <w:tc>
          <w:tcPr>
            <w:tcW w:w="3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FB6B6" w14:textId="690E4C46" w:rsidR="00CD18AA" w:rsidRPr="00C121F8" w:rsidRDefault="00CD18AA" w:rsidP="00CD18A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Should be less </w:t>
            </w:r>
            <w:r>
              <w:t>than 3 acres wet/ 10 acres dry/ 10 acres wet &amp; dry land.</w:t>
            </w:r>
          </w:p>
        </w:tc>
      </w:tr>
      <w:tr w:rsidR="00CD18AA" w:rsidRPr="00D83911" w14:paraId="72A0DF36" w14:textId="77777777" w:rsidTr="0069464E">
        <w:trPr>
          <w:trHeight w:hRule="exact" w:val="816"/>
        </w:trPr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05354" w14:textId="77777777" w:rsidR="00CD18AA" w:rsidRPr="00EB18A2" w:rsidRDefault="00CD18AA" w:rsidP="00CD18A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97B54" w14:textId="4BCE7D03" w:rsidR="00CD18AA" w:rsidRPr="00EB18A2" w:rsidRDefault="00CD18AA" w:rsidP="00CD18A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Electricity Consumption</w:t>
            </w:r>
          </w:p>
        </w:tc>
        <w:tc>
          <w:tcPr>
            <w:tcW w:w="3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D401A" w14:textId="4AA91230" w:rsidR="00CD18AA" w:rsidRPr="00C121F8" w:rsidRDefault="001A19A9" w:rsidP="00CD18A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1A19A9">
              <w:rPr>
                <w:rFonts w:asciiTheme="minorHAnsi" w:hAnsiTheme="minorHAnsi" w:cstheme="minorHAnsi"/>
              </w:rPr>
              <w:t>The average consumption of a family in the last 12 months should not exceed 300 units per month.</w:t>
            </w:r>
          </w:p>
        </w:tc>
      </w:tr>
      <w:tr w:rsidR="00CD18AA" w:rsidRPr="00D83911" w14:paraId="67857E1D" w14:textId="77777777" w:rsidTr="006A428C">
        <w:trPr>
          <w:trHeight w:hRule="exact" w:val="1777"/>
        </w:trPr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395501" w14:textId="77777777" w:rsidR="00CD18AA" w:rsidRPr="00EB18A2" w:rsidRDefault="00CD18AA" w:rsidP="00CD18A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ECD0D" w14:textId="34409D53" w:rsidR="00CD18AA" w:rsidRDefault="00F81482" w:rsidP="00F8148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</w:t>
            </w:r>
            <w:r w:rsidR="001A19A9">
              <w:rPr>
                <w:rFonts w:asciiTheme="minorHAnsi" w:hAnsiTheme="minorHAnsi" w:cstheme="minorHAnsi"/>
              </w:rPr>
              <w:t>/Gender</w:t>
            </w:r>
          </w:p>
        </w:tc>
        <w:tc>
          <w:tcPr>
            <w:tcW w:w="3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F16C8" w14:textId="488E7C41" w:rsidR="00F81482" w:rsidRPr="00F81482" w:rsidRDefault="00F81482" w:rsidP="00F8148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 w:right="40"/>
              <w:rPr>
                <w:rFonts w:asciiTheme="minorHAnsi" w:hAnsiTheme="minorHAnsi" w:cstheme="minorHAnsi"/>
              </w:rPr>
            </w:pPr>
            <w:r w:rsidRPr="00F81482">
              <w:rPr>
                <w:rFonts w:asciiTheme="minorHAnsi" w:hAnsiTheme="minorHAnsi" w:cstheme="minorHAnsi"/>
              </w:rPr>
              <w:t xml:space="preserve">45 – 60 Years, </w:t>
            </w:r>
            <w:r w:rsidR="001A19A9">
              <w:rPr>
                <w:rFonts w:asciiTheme="minorHAnsi" w:hAnsiTheme="minorHAnsi" w:cstheme="minorHAnsi"/>
              </w:rPr>
              <w:t>Female.</w:t>
            </w:r>
          </w:p>
          <w:p w14:paraId="1679E1E2" w14:textId="77777777" w:rsidR="00F81482" w:rsidRPr="00F81482" w:rsidRDefault="00F81482" w:rsidP="00F8148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 w:right="40"/>
              <w:rPr>
                <w:rFonts w:asciiTheme="minorHAnsi" w:hAnsiTheme="minorHAnsi" w:cstheme="minorHAnsi"/>
              </w:rPr>
            </w:pPr>
            <w:r w:rsidRPr="00F81482">
              <w:rPr>
                <w:rFonts w:asciiTheme="minorHAnsi" w:hAnsiTheme="minorHAnsi" w:cstheme="minorHAnsi"/>
              </w:rPr>
              <w:t xml:space="preserve">Date of Birth Proof: </w:t>
            </w:r>
          </w:p>
          <w:p w14:paraId="5CDB4BE1" w14:textId="27A017C0" w:rsidR="00F81482" w:rsidRPr="00F81482" w:rsidRDefault="00F81482" w:rsidP="006C360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70" w:right="40"/>
              <w:rPr>
                <w:rFonts w:asciiTheme="minorHAnsi" w:hAnsiTheme="minorHAnsi" w:cstheme="minorHAnsi"/>
              </w:rPr>
            </w:pPr>
            <w:r w:rsidRPr="00F81482">
              <w:rPr>
                <w:rFonts w:asciiTheme="minorHAnsi" w:hAnsiTheme="minorHAnsi" w:cstheme="minorHAnsi"/>
              </w:rPr>
              <w:t xml:space="preserve">Integrated Caste Certificate. </w:t>
            </w:r>
          </w:p>
          <w:p w14:paraId="63FADA17" w14:textId="4EA6F417" w:rsidR="00F81482" w:rsidRPr="00F81482" w:rsidRDefault="00F81482" w:rsidP="006C360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70" w:right="40"/>
              <w:rPr>
                <w:rFonts w:asciiTheme="minorHAnsi" w:hAnsiTheme="minorHAnsi" w:cstheme="minorHAnsi"/>
              </w:rPr>
            </w:pPr>
            <w:r w:rsidRPr="00F81482">
              <w:rPr>
                <w:rFonts w:asciiTheme="minorHAnsi" w:hAnsiTheme="minorHAnsi" w:cstheme="minorHAnsi"/>
              </w:rPr>
              <w:t xml:space="preserve">(Which includes Caste, Date of Birth &amp; Nativity). </w:t>
            </w:r>
          </w:p>
          <w:p w14:paraId="298D9F04" w14:textId="1B666BDF" w:rsidR="00F81482" w:rsidRPr="00F81482" w:rsidRDefault="00F81482" w:rsidP="006C360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70" w:right="40"/>
              <w:rPr>
                <w:rFonts w:asciiTheme="minorHAnsi" w:hAnsiTheme="minorHAnsi" w:cstheme="minorHAnsi"/>
              </w:rPr>
            </w:pPr>
            <w:r w:rsidRPr="00F81482">
              <w:rPr>
                <w:rFonts w:asciiTheme="minorHAnsi" w:hAnsiTheme="minorHAnsi" w:cstheme="minorHAnsi"/>
              </w:rPr>
              <w:t>Birth Certificate/</w:t>
            </w:r>
            <w:r w:rsidR="00FF70AA">
              <w:rPr>
                <w:rFonts w:asciiTheme="minorHAnsi" w:hAnsiTheme="minorHAnsi" w:cstheme="minorHAnsi"/>
              </w:rPr>
              <w:t xml:space="preserve"> </w:t>
            </w:r>
            <w:r w:rsidRPr="00F81482">
              <w:rPr>
                <w:rFonts w:asciiTheme="minorHAnsi" w:hAnsiTheme="minorHAnsi" w:cstheme="minorHAnsi"/>
              </w:rPr>
              <w:t>X</w:t>
            </w:r>
            <w:r w:rsidRPr="00FF70AA">
              <w:rPr>
                <w:rFonts w:asciiTheme="minorHAnsi" w:hAnsiTheme="minorHAnsi" w:cstheme="minorHAnsi"/>
                <w:vertAlign w:val="superscript"/>
              </w:rPr>
              <w:t>th</w:t>
            </w:r>
            <w:r w:rsidRPr="00F81482">
              <w:rPr>
                <w:rFonts w:asciiTheme="minorHAnsi" w:hAnsiTheme="minorHAnsi" w:cstheme="minorHAnsi"/>
              </w:rPr>
              <w:t xml:space="preserve"> Mark Sheet. </w:t>
            </w:r>
          </w:p>
          <w:p w14:paraId="538D1C5A" w14:textId="1531D27C" w:rsidR="00CD18AA" w:rsidRPr="004E32F4" w:rsidRDefault="00F81482" w:rsidP="006C360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70" w:right="40"/>
              <w:rPr>
                <w:rFonts w:asciiTheme="minorHAnsi" w:hAnsiTheme="minorHAnsi" w:cstheme="minorHAnsi"/>
              </w:rPr>
            </w:pPr>
            <w:r w:rsidRPr="00F81482">
              <w:rPr>
                <w:rFonts w:asciiTheme="minorHAnsi" w:hAnsiTheme="minorHAnsi" w:cstheme="minorHAnsi"/>
              </w:rPr>
              <w:t>Voter ID card</w:t>
            </w:r>
          </w:p>
        </w:tc>
      </w:tr>
    </w:tbl>
    <w:p w14:paraId="10378360" w14:textId="7DF6F30A" w:rsidR="001B45C1" w:rsidRDefault="001B45C1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05D6D3F4" w14:textId="77777777" w:rsidR="001B45C1" w:rsidRDefault="001B45C1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  <w:br w:type="page"/>
      </w:r>
    </w:p>
    <w:p w14:paraId="26AFCCA7" w14:textId="0541BF98" w:rsidR="00C32E54" w:rsidRDefault="00F347F9" w:rsidP="00404CF8">
      <w:pPr>
        <w:pStyle w:val="Heading2"/>
        <w:numPr>
          <w:ilvl w:val="0"/>
          <w:numId w:val="1"/>
        </w:numPr>
        <w:ind w:left="567" w:right="386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66C8C755" w14:textId="3E36A7EC" w:rsidR="00D74A45" w:rsidRPr="00D74A45" w:rsidRDefault="00B0475F" w:rsidP="008C0EA1">
      <w:pPr>
        <w:jc w:val="center"/>
        <w:rPr>
          <w:lang w:eastAsia="x-none"/>
        </w:rPr>
      </w:pPr>
      <w:r>
        <w:rPr>
          <w:noProof/>
        </w:rPr>
        <w:drawing>
          <wp:inline distT="0" distB="0" distL="0" distR="0" wp14:anchorId="5DB2AF99" wp14:editId="26EB0159">
            <wp:extent cx="5695950" cy="8178800"/>
            <wp:effectExtent l="0" t="0" r="0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81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7129B" w14:textId="7D033AA8" w:rsidR="004B602B" w:rsidRPr="00B3769F" w:rsidRDefault="004B602B" w:rsidP="00F60196">
      <w:pPr>
        <w:autoSpaceDE w:val="0"/>
        <w:autoSpaceDN w:val="0"/>
        <w:adjustRightInd w:val="0"/>
        <w:spacing w:after="0" w:line="240" w:lineRule="auto"/>
        <w:ind w:left="142" w:right="52"/>
        <w:rPr>
          <w:rFonts w:asciiTheme="minorHAnsi" w:hAnsiTheme="minorHAnsi" w:cstheme="minorHAnsi"/>
          <w:sz w:val="20"/>
          <w:szCs w:val="20"/>
        </w:rPr>
      </w:pPr>
    </w:p>
    <w:p w14:paraId="3A514B06" w14:textId="1065AA33" w:rsidR="00F347F9" w:rsidRPr="00C87977" w:rsidRDefault="00A161DB" w:rsidP="00C87977">
      <w:pPr>
        <w:pStyle w:val="Heading2"/>
        <w:numPr>
          <w:ilvl w:val="0"/>
          <w:numId w:val="1"/>
        </w:numPr>
        <w:ind w:left="567" w:hanging="425"/>
        <w:rPr>
          <w:rFonts w:cs="Calibri Light"/>
          <w:lang w:val="en-IN"/>
        </w:rPr>
      </w:pPr>
      <w:r>
        <w:rPr>
          <w:rFonts w:cs="Calibri Light"/>
        </w:rPr>
        <w:br w:type="page"/>
      </w:r>
      <w:r w:rsidR="00F347F9" w:rsidRPr="00C87977">
        <w:rPr>
          <w:rFonts w:cs="Calibri Light"/>
        </w:rPr>
        <w:lastRenderedPageBreak/>
        <w:t>Immediate Appellate Authority</w:t>
      </w:r>
    </w:p>
    <w:p w14:paraId="68C976E8" w14:textId="77777777" w:rsidR="0091774A" w:rsidRDefault="0091774A" w:rsidP="00F32C0A">
      <w:pPr>
        <w:pStyle w:val="ListParagraph"/>
        <w:numPr>
          <w:ilvl w:val="0"/>
          <w:numId w:val="8"/>
        </w:numPr>
        <w:ind w:left="993"/>
        <w:rPr>
          <w:lang w:eastAsia="x-none"/>
        </w:rPr>
      </w:pPr>
      <w:r>
        <w:rPr>
          <w:lang w:eastAsia="x-none"/>
        </w:rPr>
        <w:t>Mandal Parishad Development Officer</w:t>
      </w:r>
    </w:p>
    <w:p w14:paraId="597C2F94" w14:textId="6620A75D" w:rsidR="00F347F9" w:rsidRPr="00F347F9" w:rsidRDefault="0091774A" w:rsidP="00F32C0A">
      <w:pPr>
        <w:pStyle w:val="ListParagraph"/>
        <w:numPr>
          <w:ilvl w:val="0"/>
          <w:numId w:val="8"/>
        </w:numPr>
        <w:ind w:left="993"/>
        <w:rPr>
          <w:lang w:eastAsia="x-none"/>
        </w:rPr>
      </w:pPr>
      <w:r>
        <w:rPr>
          <w:lang w:eastAsia="x-none"/>
        </w:rPr>
        <w:t>Municipal Commissioner</w:t>
      </w:r>
    </w:p>
    <w:p w14:paraId="36E015EB" w14:textId="762D137B" w:rsidR="00637A97" w:rsidRPr="007B7B3B" w:rsidRDefault="00637A97" w:rsidP="00090B6E">
      <w:pPr>
        <w:pStyle w:val="Heading2"/>
        <w:numPr>
          <w:ilvl w:val="0"/>
          <w:numId w:val="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253"/>
        <w:gridCol w:w="3969"/>
      </w:tblGrid>
      <w:tr w:rsidR="00A31053" w:rsidRPr="00A31053" w14:paraId="70873A19" w14:textId="77777777" w:rsidTr="008C0EA1">
        <w:trPr>
          <w:trHeight w:val="390"/>
          <w:tblHeader/>
        </w:trPr>
        <w:tc>
          <w:tcPr>
            <w:tcW w:w="1134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FE5797" w:rsidRPr="00B3769F" w14:paraId="08E0F188" w14:textId="77777777" w:rsidTr="008C0EA1">
        <w:trPr>
          <w:trHeight w:val="390"/>
          <w:tblHeader/>
        </w:trPr>
        <w:tc>
          <w:tcPr>
            <w:tcW w:w="1134" w:type="dxa"/>
            <w:vAlign w:val="center"/>
          </w:tcPr>
          <w:p w14:paraId="0ECCD40F" w14:textId="77777777" w:rsidR="00FE5797" w:rsidRPr="00F662DA" w:rsidRDefault="00FE5797" w:rsidP="00FE579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53" w:type="dxa"/>
            <w:vAlign w:val="center"/>
          </w:tcPr>
          <w:p w14:paraId="62F00A68" w14:textId="79F941FF" w:rsidR="00FE5797" w:rsidRPr="00F662DA" w:rsidRDefault="00385532" w:rsidP="00385532">
            <w:pPr>
              <w:spacing w:after="0"/>
              <w:rPr>
                <w:rFonts w:asciiTheme="minorHAnsi" w:hAnsiTheme="minorHAnsi" w:cstheme="minorHAnsi"/>
              </w:rPr>
            </w:pPr>
            <w:r w:rsidRPr="00385532">
              <w:rPr>
                <w:rFonts w:asciiTheme="minorHAnsi" w:hAnsiTheme="minorHAnsi" w:cstheme="minorHAnsi"/>
              </w:rPr>
              <w:t>EBC NESTHAM</w:t>
            </w:r>
          </w:p>
        </w:tc>
        <w:tc>
          <w:tcPr>
            <w:tcW w:w="3969" w:type="dxa"/>
            <w:vAlign w:val="center"/>
          </w:tcPr>
          <w:p w14:paraId="2DCC1225" w14:textId="2898E0E8" w:rsidR="00FE5797" w:rsidRPr="00F662DA" w:rsidRDefault="00385532" w:rsidP="00FE579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385532">
              <w:rPr>
                <w:rFonts w:asciiTheme="minorHAnsi" w:hAnsiTheme="minorHAnsi" w:cstheme="minorHAnsi"/>
                <w:bCs/>
              </w:rPr>
              <w:t>G.O.MS.No. 2, Dated: 20-04-2021</w:t>
            </w:r>
          </w:p>
        </w:tc>
      </w:tr>
    </w:tbl>
    <w:p w14:paraId="780B24C8" w14:textId="107FC60A" w:rsidR="00637A97" w:rsidRPr="007B7B3B" w:rsidRDefault="00B3769F" w:rsidP="00090B6E">
      <w:pPr>
        <w:pStyle w:val="Heading2"/>
        <w:numPr>
          <w:ilvl w:val="0"/>
          <w:numId w:val="1"/>
        </w:numPr>
        <w:ind w:left="567" w:hanging="425"/>
        <w:rPr>
          <w:rFonts w:cs="Calibri Light"/>
        </w:rPr>
      </w:pPr>
      <w:bookmarkStart w:id="0" w:name="_Toc488679069"/>
      <w:r w:rsidRPr="007B7B3B">
        <w:rPr>
          <w:rFonts w:cs="Calibri Light"/>
        </w:rPr>
        <w:t xml:space="preserve">G. O. </w:t>
      </w:r>
      <w:r w:rsidR="00637A97" w:rsidRPr="007B7B3B">
        <w:rPr>
          <w:rFonts w:cs="Calibri Light"/>
        </w:rPr>
        <w:t>Amendment History</w:t>
      </w:r>
      <w:bookmarkEnd w:id="0"/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653"/>
        <w:gridCol w:w="6569"/>
      </w:tblGrid>
      <w:tr w:rsidR="00A31053" w:rsidRPr="00A31053" w14:paraId="1EB55C63" w14:textId="77777777" w:rsidTr="00F347F9">
        <w:trPr>
          <w:trHeight w:val="464"/>
        </w:trPr>
        <w:tc>
          <w:tcPr>
            <w:tcW w:w="1134" w:type="dxa"/>
            <w:shd w:val="clear" w:color="auto" w:fill="auto"/>
            <w:vAlign w:val="center"/>
          </w:tcPr>
          <w:p w14:paraId="5E8EF1BC" w14:textId="76446A8B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.</w:t>
            </w: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 xml:space="preserve"> N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o.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CDC947C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Revision Date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25393510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Amendment Details</w:t>
            </w:r>
          </w:p>
        </w:tc>
      </w:tr>
      <w:tr w:rsidR="009A724D" w:rsidRPr="00B3769F" w14:paraId="418E5972" w14:textId="77777777" w:rsidTr="00F347F9">
        <w:trPr>
          <w:trHeight w:val="287"/>
        </w:trPr>
        <w:tc>
          <w:tcPr>
            <w:tcW w:w="1134" w:type="dxa"/>
            <w:shd w:val="clear" w:color="auto" w:fill="auto"/>
            <w:vAlign w:val="center"/>
          </w:tcPr>
          <w:p w14:paraId="2EA616EF" w14:textId="452CA0D9" w:rsidR="009A724D" w:rsidRPr="00F662DA" w:rsidRDefault="009A724D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14:paraId="34CAA7EA" w14:textId="22201E06" w:rsidR="009A724D" w:rsidRPr="00F662DA" w:rsidRDefault="009A724D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69" w:type="dxa"/>
            <w:shd w:val="clear" w:color="auto" w:fill="auto"/>
            <w:vAlign w:val="center"/>
          </w:tcPr>
          <w:p w14:paraId="5D9894B9" w14:textId="10297953" w:rsidR="009A724D" w:rsidRPr="00B9053B" w:rsidRDefault="009A724D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E865136" w14:textId="7B20280E" w:rsidR="009E3F27" w:rsidRPr="007B7B3B" w:rsidRDefault="00B3769F" w:rsidP="00090B6E">
      <w:pPr>
        <w:pStyle w:val="Heading2"/>
        <w:numPr>
          <w:ilvl w:val="0"/>
          <w:numId w:val="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 xml:space="preserve">SOP </w:t>
      </w:r>
      <w:r w:rsidR="009E3F27" w:rsidRPr="007B7B3B">
        <w:rPr>
          <w:rFonts w:cs="Calibri Light"/>
        </w:rPr>
        <w:t>Amendment History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1565"/>
        <w:gridCol w:w="6644"/>
      </w:tblGrid>
      <w:tr w:rsidR="00A31053" w:rsidRPr="00A31053" w14:paraId="1D90F219" w14:textId="77777777" w:rsidTr="00F32C0A">
        <w:trPr>
          <w:trHeight w:val="464"/>
        </w:trPr>
        <w:tc>
          <w:tcPr>
            <w:tcW w:w="1147" w:type="dxa"/>
            <w:shd w:val="clear" w:color="auto" w:fill="auto"/>
            <w:vAlign w:val="center"/>
          </w:tcPr>
          <w:p w14:paraId="11A82C45" w14:textId="77777777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Rev. No.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7BB6FF0C" w14:textId="75D33BBD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Revision Date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663611A" w14:textId="77777777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Amendment Details</w:t>
            </w:r>
          </w:p>
        </w:tc>
      </w:tr>
      <w:tr w:rsidR="00B3769F" w:rsidRPr="00B3769F" w14:paraId="19613B1D" w14:textId="77777777" w:rsidTr="00F32C0A">
        <w:trPr>
          <w:trHeight w:val="287"/>
        </w:trPr>
        <w:tc>
          <w:tcPr>
            <w:tcW w:w="1147" w:type="dxa"/>
            <w:shd w:val="clear" w:color="auto" w:fill="auto"/>
            <w:vAlign w:val="center"/>
          </w:tcPr>
          <w:p w14:paraId="5CA45FC7" w14:textId="685C6BC3" w:rsidR="00B3769F" w:rsidRPr="00F662DA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28FB4610" w14:textId="43B74199" w:rsidR="00B3769F" w:rsidRPr="00F662DA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644" w:type="dxa"/>
            <w:shd w:val="clear" w:color="auto" w:fill="auto"/>
            <w:vAlign w:val="center"/>
          </w:tcPr>
          <w:p w14:paraId="4ABB9573" w14:textId="77777777" w:rsidR="00B3769F" w:rsidRPr="00B3769F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6A70BB2" w14:textId="1D6D4010" w:rsidR="007F1073" w:rsidRPr="005910F8" w:rsidRDefault="007F1073" w:rsidP="0069464E">
      <w:pPr>
        <w:pStyle w:val="Heading2"/>
        <w:numPr>
          <w:ilvl w:val="0"/>
          <w:numId w:val="1"/>
        </w:numPr>
        <w:ind w:left="567" w:hanging="425"/>
        <w:rPr>
          <w:lang w:val="en-US"/>
        </w:rPr>
      </w:pPr>
      <w:r>
        <w:rPr>
          <w:lang w:val="en-US"/>
        </w:rPr>
        <w:t>Contact</w:t>
      </w:r>
      <w:r w:rsidR="00F32C0A">
        <w:rPr>
          <w:lang w:val="en-US"/>
        </w:rPr>
        <w:t xml:space="preserve"> </w:t>
      </w:r>
      <w:r w:rsidR="008C0EA1">
        <w:rPr>
          <w:lang w:val="en-US"/>
        </w:rPr>
        <w:t>Details</w:t>
      </w:r>
      <w:r>
        <w:rPr>
          <w:lang w:val="en-US"/>
        </w:rPr>
        <w:t xml:space="preserve"> for Technical Issues</w:t>
      </w:r>
    </w:p>
    <w:p w14:paraId="769A038A" w14:textId="6F606EDD" w:rsidR="00FD5BA0" w:rsidRDefault="00FD5BA0" w:rsidP="0069464E">
      <w:pPr>
        <w:ind w:left="567"/>
        <w:rPr>
          <w:lang w:val="en-US" w:eastAsia="x-none"/>
        </w:rPr>
      </w:pPr>
      <w:r>
        <w:rPr>
          <w:lang w:val="en-US" w:eastAsia="x-none"/>
        </w:rPr>
        <w:t xml:space="preserve">Citizens can reach out </w:t>
      </w:r>
      <w:r w:rsidR="0000483A">
        <w:rPr>
          <w:lang w:val="en-US" w:eastAsia="x-none"/>
        </w:rPr>
        <w:t>on</w:t>
      </w:r>
      <w:r>
        <w:rPr>
          <w:lang w:val="en-US" w:eastAsia="x-none"/>
        </w:rPr>
        <w:t xml:space="preserve"> toll Free Nos 1902 for raising a grievance (or) </w:t>
      </w:r>
      <w:r w:rsidR="0010332B" w:rsidRPr="0010332B">
        <w:rPr>
          <w:lang w:val="en-US" w:eastAsia="x-none"/>
        </w:rPr>
        <w:t>Any technical help please mail to</w:t>
      </w:r>
      <w:r w:rsidR="00D04F22">
        <w:rPr>
          <w:lang w:val="en-US" w:eastAsia="x-none"/>
        </w:rPr>
        <w:t xml:space="preserve"> </w:t>
      </w:r>
      <w:bookmarkStart w:id="1" w:name="_Hlk104450409"/>
      <w:r w:rsidR="00783F67">
        <w:fldChar w:fldCharType="begin"/>
      </w:r>
      <w:r w:rsidR="00783F67">
        <w:instrText xml:space="preserve"> HYPERLINK "https://navasakam.ap.gov.in" </w:instrText>
      </w:r>
      <w:r w:rsidR="00783F67">
        <w:fldChar w:fldCharType="separate"/>
      </w:r>
      <w:r w:rsidR="00D04F22" w:rsidRPr="00A648D1">
        <w:rPr>
          <w:rStyle w:val="Hyperlink"/>
          <w:lang w:val="en-US" w:eastAsia="x-none"/>
        </w:rPr>
        <w:t>https://navasakam.ap.gov.in</w:t>
      </w:r>
      <w:r w:rsidR="00783F67">
        <w:rPr>
          <w:rStyle w:val="Hyperlink"/>
          <w:lang w:val="en-US" w:eastAsia="x-none"/>
        </w:rPr>
        <w:fldChar w:fldCharType="end"/>
      </w:r>
      <w:bookmarkEnd w:id="1"/>
      <w:r w:rsidR="00D04F22">
        <w:rPr>
          <w:lang w:val="en-US" w:eastAsia="x-none"/>
        </w:rPr>
        <w:t xml:space="preserve"> or</w:t>
      </w:r>
      <w:r w:rsidR="0010332B" w:rsidRPr="0010332B">
        <w:rPr>
          <w:lang w:val="en-US" w:eastAsia="x-none"/>
        </w:rPr>
        <w:t xml:space="preserve"> </w:t>
      </w:r>
      <w:hyperlink r:id="rId13" w:history="1">
        <w:r w:rsidR="0010332B" w:rsidRPr="00A648D1">
          <w:rPr>
            <w:rStyle w:val="Hyperlink"/>
            <w:lang w:val="en-US" w:eastAsia="x-none"/>
          </w:rPr>
          <w:t>support@progment.com</w:t>
        </w:r>
      </w:hyperlink>
    </w:p>
    <w:sectPr w:rsidR="00FD5BA0" w:rsidSect="0069464E">
      <w:headerReference w:type="default" r:id="rId14"/>
      <w:footerReference w:type="default" r:id="rId15"/>
      <w:footerReference w:type="first" r:id="rId16"/>
      <w:pgSz w:w="11906" w:h="16838" w:code="9"/>
      <w:pgMar w:top="720" w:right="991" w:bottom="720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DF3CC" w14:textId="77777777" w:rsidR="00C7302B" w:rsidRDefault="00C7302B" w:rsidP="00377972">
      <w:pPr>
        <w:spacing w:after="0" w:line="240" w:lineRule="auto"/>
      </w:pPr>
      <w:r>
        <w:separator/>
      </w:r>
    </w:p>
  </w:endnote>
  <w:endnote w:type="continuationSeparator" w:id="0">
    <w:p w14:paraId="444C8BB6" w14:textId="77777777" w:rsidR="00C7302B" w:rsidRDefault="00C7302B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Date (rev) – dd.mm.yy</w:t>
          </w:r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A5152" w14:textId="77777777" w:rsidR="00C7302B" w:rsidRDefault="00C7302B" w:rsidP="00377972">
      <w:pPr>
        <w:spacing w:after="0" w:line="240" w:lineRule="auto"/>
      </w:pPr>
      <w:r>
        <w:separator/>
      </w:r>
    </w:p>
  </w:footnote>
  <w:footnote w:type="continuationSeparator" w:id="0">
    <w:p w14:paraId="34148146" w14:textId="77777777" w:rsidR="00C7302B" w:rsidRDefault="00C7302B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794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83"/>
      <w:gridCol w:w="8157"/>
    </w:tblGrid>
    <w:tr w:rsidR="00A421CD" w:rsidRPr="000F0EB9" w14:paraId="316E8CC2" w14:textId="77777777" w:rsidTr="0069464E">
      <w:trPr>
        <w:trHeight w:val="699"/>
      </w:trPr>
      <w:tc>
        <w:tcPr>
          <w:tcW w:w="769" w:type="pct"/>
          <w:vMerge w:val="restart"/>
          <w:shd w:val="clear" w:color="auto" w:fill="auto"/>
          <w:vAlign w:val="center"/>
          <w:hideMark/>
        </w:tcPr>
        <w:p w14:paraId="1886228F" w14:textId="77777777" w:rsidR="00A421CD" w:rsidRPr="00BE0B5C" w:rsidRDefault="00A421CD" w:rsidP="00A421CD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47DC39D4" wp14:editId="66A3429E">
                <wp:extent cx="735190" cy="792000"/>
                <wp:effectExtent l="0" t="0" r="8255" b="8255"/>
                <wp:docPr id="7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31" w:type="pct"/>
          <w:shd w:val="clear" w:color="auto" w:fill="auto"/>
          <w:vAlign w:val="center"/>
          <w:hideMark/>
        </w:tcPr>
        <w:p w14:paraId="6CE89379" w14:textId="5587CD40" w:rsidR="00A421CD" w:rsidRPr="000F0EB9" w:rsidRDefault="00716C6B" w:rsidP="00A421CD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0F0EB9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EBC Nestham</w:t>
          </w:r>
        </w:p>
      </w:tc>
    </w:tr>
    <w:tr w:rsidR="00A421CD" w:rsidRPr="000F0EB9" w14:paraId="2DDE652D" w14:textId="77777777" w:rsidTr="0069464E">
      <w:trPr>
        <w:trHeight w:val="707"/>
      </w:trPr>
      <w:tc>
        <w:tcPr>
          <w:tcW w:w="769" w:type="pct"/>
          <w:vMerge/>
          <w:shd w:val="clear" w:color="auto" w:fill="auto"/>
          <w:vAlign w:val="center"/>
          <w:hideMark/>
        </w:tcPr>
        <w:p w14:paraId="791AB56E" w14:textId="77777777" w:rsidR="00A421CD" w:rsidRPr="00BE0B5C" w:rsidRDefault="00A421CD" w:rsidP="00A421CD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31" w:type="pct"/>
          <w:shd w:val="clear" w:color="auto" w:fill="auto"/>
          <w:vAlign w:val="center"/>
          <w:hideMark/>
        </w:tcPr>
        <w:p w14:paraId="10AF3DB1" w14:textId="1B8196ED" w:rsidR="00A421CD" w:rsidRPr="000F0EB9" w:rsidRDefault="00716C6B" w:rsidP="00A421CD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STANDARD OPERATING PROCEDURE</w:t>
          </w:r>
        </w:p>
      </w:tc>
    </w:tr>
  </w:tbl>
  <w:p w14:paraId="787412BE" w14:textId="77777777" w:rsidR="000F0EB9" w:rsidRDefault="000F0E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914C3"/>
    <w:multiLevelType w:val="hybridMultilevel"/>
    <w:tmpl w:val="862496FA"/>
    <w:lvl w:ilvl="0" w:tplc="98CA2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A4A31"/>
    <w:multiLevelType w:val="hybridMultilevel"/>
    <w:tmpl w:val="F084A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BCA1768"/>
    <w:multiLevelType w:val="hybridMultilevel"/>
    <w:tmpl w:val="70FCFF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2017B"/>
    <w:multiLevelType w:val="hybridMultilevel"/>
    <w:tmpl w:val="0B0AD6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F72B7"/>
    <w:multiLevelType w:val="hybridMultilevel"/>
    <w:tmpl w:val="47982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9E1508"/>
    <w:multiLevelType w:val="hybridMultilevel"/>
    <w:tmpl w:val="9A008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36E0F"/>
    <w:multiLevelType w:val="hybridMultilevel"/>
    <w:tmpl w:val="29B0CE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622218">
    <w:abstractNumId w:val="1"/>
  </w:num>
  <w:num w:numId="2" w16cid:durableId="48189741">
    <w:abstractNumId w:val="3"/>
  </w:num>
  <w:num w:numId="3" w16cid:durableId="1658922459">
    <w:abstractNumId w:val="7"/>
  </w:num>
  <w:num w:numId="4" w16cid:durableId="1729377795">
    <w:abstractNumId w:val="4"/>
  </w:num>
  <w:num w:numId="5" w16cid:durableId="166796001">
    <w:abstractNumId w:val="5"/>
  </w:num>
  <w:num w:numId="6" w16cid:durableId="1859541349">
    <w:abstractNumId w:val="0"/>
  </w:num>
  <w:num w:numId="7" w16cid:durableId="342785508">
    <w:abstractNumId w:val="2"/>
  </w:num>
  <w:num w:numId="8" w16cid:durableId="1550731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483A"/>
    <w:rsid w:val="0000757F"/>
    <w:rsid w:val="00012985"/>
    <w:rsid w:val="00013897"/>
    <w:rsid w:val="000243CF"/>
    <w:rsid w:val="00030A85"/>
    <w:rsid w:val="000364C4"/>
    <w:rsid w:val="00042467"/>
    <w:rsid w:val="00051800"/>
    <w:rsid w:val="00053C61"/>
    <w:rsid w:val="000561BD"/>
    <w:rsid w:val="00057760"/>
    <w:rsid w:val="00061140"/>
    <w:rsid w:val="00063071"/>
    <w:rsid w:val="000673D7"/>
    <w:rsid w:val="00070EB2"/>
    <w:rsid w:val="00070FA0"/>
    <w:rsid w:val="00072553"/>
    <w:rsid w:val="00076D61"/>
    <w:rsid w:val="00077908"/>
    <w:rsid w:val="00083AF8"/>
    <w:rsid w:val="00087E7D"/>
    <w:rsid w:val="00087FE8"/>
    <w:rsid w:val="00090B6E"/>
    <w:rsid w:val="000A4259"/>
    <w:rsid w:val="000B304C"/>
    <w:rsid w:val="000C249A"/>
    <w:rsid w:val="000C3D93"/>
    <w:rsid w:val="000D223F"/>
    <w:rsid w:val="000D65B3"/>
    <w:rsid w:val="000E1922"/>
    <w:rsid w:val="000E5415"/>
    <w:rsid w:val="000E7055"/>
    <w:rsid w:val="000E7423"/>
    <w:rsid w:val="000F0EB9"/>
    <w:rsid w:val="001011B9"/>
    <w:rsid w:val="00101EB5"/>
    <w:rsid w:val="0010332B"/>
    <w:rsid w:val="00121CCD"/>
    <w:rsid w:val="00125056"/>
    <w:rsid w:val="001255BC"/>
    <w:rsid w:val="00126385"/>
    <w:rsid w:val="00135236"/>
    <w:rsid w:val="00136892"/>
    <w:rsid w:val="00155F57"/>
    <w:rsid w:val="00161A95"/>
    <w:rsid w:val="001649ED"/>
    <w:rsid w:val="00170852"/>
    <w:rsid w:val="001748FC"/>
    <w:rsid w:val="0017547A"/>
    <w:rsid w:val="00176C8A"/>
    <w:rsid w:val="00180BE7"/>
    <w:rsid w:val="00181001"/>
    <w:rsid w:val="001824F8"/>
    <w:rsid w:val="0018589F"/>
    <w:rsid w:val="00195AAD"/>
    <w:rsid w:val="001A19A9"/>
    <w:rsid w:val="001A3587"/>
    <w:rsid w:val="001B12C4"/>
    <w:rsid w:val="001B3DDD"/>
    <w:rsid w:val="001B45C1"/>
    <w:rsid w:val="001B499F"/>
    <w:rsid w:val="001D114D"/>
    <w:rsid w:val="001D49DF"/>
    <w:rsid w:val="001F3352"/>
    <w:rsid w:val="002151E5"/>
    <w:rsid w:val="0022336D"/>
    <w:rsid w:val="00224C44"/>
    <w:rsid w:val="00230FFA"/>
    <w:rsid w:val="00231685"/>
    <w:rsid w:val="00232AAE"/>
    <w:rsid w:val="00237200"/>
    <w:rsid w:val="002473E7"/>
    <w:rsid w:val="00247F45"/>
    <w:rsid w:val="002550BB"/>
    <w:rsid w:val="0026564A"/>
    <w:rsid w:val="00265934"/>
    <w:rsid w:val="00282478"/>
    <w:rsid w:val="00286085"/>
    <w:rsid w:val="00295841"/>
    <w:rsid w:val="002A1CF2"/>
    <w:rsid w:val="002B12B4"/>
    <w:rsid w:val="002B260B"/>
    <w:rsid w:val="002B53AA"/>
    <w:rsid w:val="002C0F70"/>
    <w:rsid w:val="002C1D2E"/>
    <w:rsid w:val="002E480B"/>
    <w:rsid w:val="002E5CC7"/>
    <w:rsid w:val="003022C4"/>
    <w:rsid w:val="00307B41"/>
    <w:rsid w:val="00317304"/>
    <w:rsid w:val="00322303"/>
    <w:rsid w:val="00327900"/>
    <w:rsid w:val="0033345B"/>
    <w:rsid w:val="00361E9D"/>
    <w:rsid w:val="00367FE8"/>
    <w:rsid w:val="00373FC6"/>
    <w:rsid w:val="0037757F"/>
    <w:rsid w:val="00377972"/>
    <w:rsid w:val="00385532"/>
    <w:rsid w:val="00386440"/>
    <w:rsid w:val="003A0E90"/>
    <w:rsid w:val="003A37AF"/>
    <w:rsid w:val="003A4B3C"/>
    <w:rsid w:val="003B759F"/>
    <w:rsid w:val="003C36FA"/>
    <w:rsid w:val="003D2FF7"/>
    <w:rsid w:val="003E6DEE"/>
    <w:rsid w:val="003F0361"/>
    <w:rsid w:val="003F1C86"/>
    <w:rsid w:val="003F2522"/>
    <w:rsid w:val="003F39B9"/>
    <w:rsid w:val="00401091"/>
    <w:rsid w:val="00404011"/>
    <w:rsid w:val="00404CF8"/>
    <w:rsid w:val="004050B3"/>
    <w:rsid w:val="00405204"/>
    <w:rsid w:val="00405D66"/>
    <w:rsid w:val="00406125"/>
    <w:rsid w:val="00410920"/>
    <w:rsid w:val="00414E53"/>
    <w:rsid w:val="00415C20"/>
    <w:rsid w:val="00416B8F"/>
    <w:rsid w:val="00423EB2"/>
    <w:rsid w:val="0042542B"/>
    <w:rsid w:val="00426636"/>
    <w:rsid w:val="00430AB4"/>
    <w:rsid w:val="00432128"/>
    <w:rsid w:val="00434600"/>
    <w:rsid w:val="00444FFD"/>
    <w:rsid w:val="0045613E"/>
    <w:rsid w:val="00463490"/>
    <w:rsid w:val="0048029E"/>
    <w:rsid w:val="0048209B"/>
    <w:rsid w:val="00484CF0"/>
    <w:rsid w:val="00486164"/>
    <w:rsid w:val="00494A6C"/>
    <w:rsid w:val="004A243F"/>
    <w:rsid w:val="004A2E35"/>
    <w:rsid w:val="004B418F"/>
    <w:rsid w:val="004B602B"/>
    <w:rsid w:val="004B7260"/>
    <w:rsid w:val="004C3522"/>
    <w:rsid w:val="004C4D22"/>
    <w:rsid w:val="004C727A"/>
    <w:rsid w:val="004D4028"/>
    <w:rsid w:val="004E32F4"/>
    <w:rsid w:val="004E4549"/>
    <w:rsid w:val="004E4697"/>
    <w:rsid w:val="004F2718"/>
    <w:rsid w:val="004F5049"/>
    <w:rsid w:val="00500604"/>
    <w:rsid w:val="0050303F"/>
    <w:rsid w:val="0050308A"/>
    <w:rsid w:val="00503453"/>
    <w:rsid w:val="0050564D"/>
    <w:rsid w:val="00515510"/>
    <w:rsid w:val="00520B9D"/>
    <w:rsid w:val="00524B3C"/>
    <w:rsid w:val="005345E4"/>
    <w:rsid w:val="00537101"/>
    <w:rsid w:val="005400E6"/>
    <w:rsid w:val="00550F75"/>
    <w:rsid w:val="005547BD"/>
    <w:rsid w:val="00554BC5"/>
    <w:rsid w:val="00562A2C"/>
    <w:rsid w:val="005802E9"/>
    <w:rsid w:val="00587780"/>
    <w:rsid w:val="00595C50"/>
    <w:rsid w:val="005A375F"/>
    <w:rsid w:val="005A3FE2"/>
    <w:rsid w:val="005A4FEA"/>
    <w:rsid w:val="005A76E2"/>
    <w:rsid w:val="005B0440"/>
    <w:rsid w:val="005B698F"/>
    <w:rsid w:val="005C448B"/>
    <w:rsid w:val="005C4A4D"/>
    <w:rsid w:val="005D4A1A"/>
    <w:rsid w:val="005D6D3F"/>
    <w:rsid w:val="005E5887"/>
    <w:rsid w:val="005F4204"/>
    <w:rsid w:val="00604EBC"/>
    <w:rsid w:val="006126AC"/>
    <w:rsid w:val="00620F85"/>
    <w:rsid w:val="00622D42"/>
    <w:rsid w:val="006241B4"/>
    <w:rsid w:val="00630134"/>
    <w:rsid w:val="00632840"/>
    <w:rsid w:val="00637A97"/>
    <w:rsid w:val="00641719"/>
    <w:rsid w:val="00644351"/>
    <w:rsid w:val="006472F7"/>
    <w:rsid w:val="006507C7"/>
    <w:rsid w:val="00655C9A"/>
    <w:rsid w:val="00657CCC"/>
    <w:rsid w:val="00681AF2"/>
    <w:rsid w:val="00682CD3"/>
    <w:rsid w:val="00682F6C"/>
    <w:rsid w:val="00684506"/>
    <w:rsid w:val="006861BA"/>
    <w:rsid w:val="006877E6"/>
    <w:rsid w:val="0069464E"/>
    <w:rsid w:val="006A16C1"/>
    <w:rsid w:val="006A2004"/>
    <w:rsid w:val="006A3BC4"/>
    <w:rsid w:val="006A428C"/>
    <w:rsid w:val="006B0D82"/>
    <w:rsid w:val="006B12C9"/>
    <w:rsid w:val="006B6606"/>
    <w:rsid w:val="006C11E1"/>
    <w:rsid w:val="006C2167"/>
    <w:rsid w:val="006C2601"/>
    <w:rsid w:val="006C3609"/>
    <w:rsid w:val="006C422E"/>
    <w:rsid w:val="006D6587"/>
    <w:rsid w:val="006E402C"/>
    <w:rsid w:val="006E6270"/>
    <w:rsid w:val="006E7985"/>
    <w:rsid w:val="006F3C21"/>
    <w:rsid w:val="006F7BF6"/>
    <w:rsid w:val="00707BF0"/>
    <w:rsid w:val="00716C6B"/>
    <w:rsid w:val="00717140"/>
    <w:rsid w:val="0072778F"/>
    <w:rsid w:val="00732843"/>
    <w:rsid w:val="00734BB8"/>
    <w:rsid w:val="007440CC"/>
    <w:rsid w:val="00746586"/>
    <w:rsid w:val="0076407A"/>
    <w:rsid w:val="00773827"/>
    <w:rsid w:val="0078052E"/>
    <w:rsid w:val="00783468"/>
    <w:rsid w:val="00783681"/>
    <w:rsid w:val="00783F67"/>
    <w:rsid w:val="00786893"/>
    <w:rsid w:val="007A048B"/>
    <w:rsid w:val="007A18CF"/>
    <w:rsid w:val="007A22A4"/>
    <w:rsid w:val="007B7B28"/>
    <w:rsid w:val="007B7B3B"/>
    <w:rsid w:val="007C6C69"/>
    <w:rsid w:val="007D05A8"/>
    <w:rsid w:val="007D46A5"/>
    <w:rsid w:val="007E77B1"/>
    <w:rsid w:val="007F1073"/>
    <w:rsid w:val="007F26CB"/>
    <w:rsid w:val="007F5FD4"/>
    <w:rsid w:val="0080142E"/>
    <w:rsid w:val="008053CB"/>
    <w:rsid w:val="00805E52"/>
    <w:rsid w:val="00814347"/>
    <w:rsid w:val="00822DF6"/>
    <w:rsid w:val="00825F86"/>
    <w:rsid w:val="00832A73"/>
    <w:rsid w:val="008337D2"/>
    <w:rsid w:val="00840D0D"/>
    <w:rsid w:val="00850A14"/>
    <w:rsid w:val="008579F2"/>
    <w:rsid w:val="008670D3"/>
    <w:rsid w:val="008776E7"/>
    <w:rsid w:val="00882ED2"/>
    <w:rsid w:val="008837D3"/>
    <w:rsid w:val="0088528C"/>
    <w:rsid w:val="008862B7"/>
    <w:rsid w:val="008879CD"/>
    <w:rsid w:val="00893682"/>
    <w:rsid w:val="00894BDF"/>
    <w:rsid w:val="00895F3A"/>
    <w:rsid w:val="008969FE"/>
    <w:rsid w:val="00896FD6"/>
    <w:rsid w:val="008B0132"/>
    <w:rsid w:val="008C0EA1"/>
    <w:rsid w:val="008D061C"/>
    <w:rsid w:val="008D0B3C"/>
    <w:rsid w:val="008D79E9"/>
    <w:rsid w:val="008F0993"/>
    <w:rsid w:val="008F318E"/>
    <w:rsid w:val="008F5252"/>
    <w:rsid w:val="009049F4"/>
    <w:rsid w:val="00905EF4"/>
    <w:rsid w:val="00912FF5"/>
    <w:rsid w:val="00913E92"/>
    <w:rsid w:val="00916669"/>
    <w:rsid w:val="0091774A"/>
    <w:rsid w:val="00922B01"/>
    <w:rsid w:val="00942C3B"/>
    <w:rsid w:val="009462C9"/>
    <w:rsid w:val="00950005"/>
    <w:rsid w:val="00950954"/>
    <w:rsid w:val="00950999"/>
    <w:rsid w:val="009650F0"/>
    <w:rsid w:val="00965EF6"/>
    <w:rsid w:val="00983B62"/>
    <w:rsid w:val="00984E06"/>
    <w:rsid w:val="0098537E"/>
    <w:rsid w:val="009A2BA1"/>
    <w:rsid w:val="009A724D"/>
    <w:rsid w:val="009D040B"/>
    <w:rsid w:val="009D4876"/>
    <w:rsid w:val="009E3F27"/>
    <w:rsid w:val="009F2376"/>
    <w:rsid w:val="00A00C46"/>
    <w:rsid w:val="00A059D6"/>
    <w:rsid w:val="00A127CE"/>
    <w:rsid w:val="00A161DB"/>
    <w:rsid w:val="00A31053"/>
    <w:rsid w:val="00A421CD"/>
    <w:rsid w:val="00A43C75"/>
    <w:rsid w:val="00A52460"/>
    <w:rsid w:val="00A61187"/>
    <w:rsid w:val="00A648FC"/>
    <w:rsid w:val="00A76F63"/>
    <w:rsid w:val="00A852B5"/>
    <w:rsid w:val="00A91061"/>
    <w:rsid w:val="00A92B8B"/>
    <w:rsid w:val="00A9575E"/>
    <w:rsid w:val="00AA65BA"/>
    <w:rsid w:val="00AB3C7B"/>
    <w:rsid w:val="00AB5478"/>
    <w:rsid w:val="00AC5518"/>
    <w:rsid w:val="00AC6816"/>
    <w:rsid w:val="00AD203E"/>
    <w:rsid w:val="00AD339B"/>
    <w:rsid w:val="00AE0A2E"/>
    <w:rsid w:val="00AE2DB6"/>
    <w:rsid w:val="00AE5B04"/>
    <w:rsid w:val="00B0475F"/>
    <w:rsid w:val="00B1029D"/>
    <w:rsid w:val="00B10E30"/>
    <w:rsid w:val="00B333CC"/>
    <w:rsid w:val="00B3769F"/>
    <w:rsid w:val="00B43B1E"/>
    <w:rsid w:val="00B626FF"/>
    <w:rsid w:val="00B9053B"/>
    <w:rsid w:val="00B9139B"/>
    <w:rsid w:val="00B943FC"/>
    <w:rsid w:val="00BA1EB2"/>
    <w:rsid w:val="00BB0D45"/>
    <w:rsid w:val="00BB2CBA"/>
    <w:rsid w:val="00BB643C"/>
    <w:rsid w:val="00BC25C6"/>
    <w:rsid w:val="00BD3852"/>
    <w:rsid w:val="00BD3E45"/>
    <w:rsid w:val="00BD5EFC"/>
    <w:rsid w:val="00BE4FD7"/>
    <w:rsid w:val="00BE557C"/>
    <w:rsid w:val="00BF2045"/>
    <w:rsid w:val="00BF2A8E"/>
    <w:rsid w:val="00BF60CC"/>
    <w:rsid w:val="00C02FCA"/>
    <w:rsid w:val="00C05962"/>
    <w:rsid w:val="00C121F8"/>
    <w:rsid w:val="00C12641"/>
    <w:rsid w:val="00C16688"/>
    <w:rsid w:val="00C16D70"/>
    <w:rsid w:val="00C26B67"/>
    <w:rsid w:val="00C3013F"/>
    <w:rsid w:val="00C32E54"/>
    <w:rsid w:val="00C34D1D"/>
    <w:rsid w:val="00C36FD9"/>
    <w:rsid w:val="00C41C2E"/>
    <w:rsid w:val="00C543FB"/>
    <w:rsid w:val="00C61988"/>
    <w:rsid w:val="00C64A89"/>
    <w:rsid w:val="00C65E74"/>
    <w:rsid w:val="00C67662"/>
    <w:rsid w:val="00C7302B"/>
    <w:rsid w:val="00C740D5"/>
    <w:rsid w:val="00C801B5"/>
    <w:rsid w:val="00C85CC5"/>
    <w:rsid w:val="00C8675C"/>
    <w:rsid w:val="00C8722D"/>
    <w:rsid w:val="00C87977"/>
    <w:rsid w:val="00CA0EC0"/>
    <w:rsid w:val="00CA4853"/>
    <w:rsid w:val="00CA64D0"/>
    <w:rsid w:val="00CA742C"/>
    <w:rsid w:val="00CB49FD"/>
    <w:rsid w:val="00CC7CD0"/>
    <w:rsid w:val="00CD18AA"/>
    <w:rsid w:val="00CD2608"/>
    <w:rsid w:val="00CE045B"/>
    <w:rsid w:val="00CE62B6"/>
    <w:rsid w:val="00CF2124"/>
    <w:rsid w:val="00CF666C"/>
    <w:rsid w:val="00D04F22"/>
    <w:rsid w:val="00D161F2"/>
    <w:rsid w:val="00D167E4"/>
    <w:rsid w:val="00D32F19"/>
    <w:rsid w:val="00D33B03"/>
    <w:rsid w:val="00D35740"/>
    <w:rsid w:val="00D47EFE"/>
    <w:rsid w:val="00D64000"/>
    <w:rsid w:val="00D71B42"/>
    <w:rsid w:val="00D72646"/>
    <w:rsid w:val="00D73D11"/>
    <w:rsid w:val="00D74A45"/>
    <w:rsid w:val="00D825ED"/>
    <w:rsid w:val="00D83911"/>
    <w:rsid w:val="00DA0254"/>
    <w:rsid w:val="00DA630B"/>
    <w:rsid w:val="00DB6409"/>
    <w:rsid w:val="00DC0117"/>
    <w:rsid w:val="00DD2579"/>
    <w:rsid w:val="00DD7F80"/>
    <w:rsid w:val="00DE0DD0"/>
    <w:rsid w:val="00DE5433"/>
    <w:rsid w:val="00DF797E"/>
    <w:rsid w:val="00E00A0F"/>
    <w:rsid w:val="00E01B1B"/>
    <w:rsid w:val="00E02C42"/>
    <w:rsid w:val="00E14915"/>
    <w:rsid w:val="00E14E69"/>
    <w:rsid w:val="00E15140"/>
    <w:rsid w:val="00E20805"/>
    <w:rsid w:val="00E312ED"/>
    <w:rsid w:val="00E32345"/>
    <w:rsid w:val="00E408A2"/>
    <w:rsid w:val="00E440EE"/>
    <w:rsid w:val="00E47B93"/>
    <w:rsid w:val="00E51185"/>
    <w:rsid w:val="00E565C2"/>
    <w:rsid w:val="00E73F85"/>
    <w:rsid w:val="00E8631A"/>
    <w:rsid w:val="00EA5871"/>
    <w:rsid w:val="00EB18A2"/>
    <w:rsid w:val="00EB2A3F"/>
    <w:rsid w:val="00EC7B65"/>
    <w:rsid w:val="00ED3FCE"/>
    <w:rsid w:val="00ED4B49"/>
    <w:rsid w:val="00EE38A0"/>
    <w:rsid w:val="00EE4B4D"/>
    <w:rsid w:val="00EE780F"/>
    <w:rsid w:val="00EF7896"/>
    <w:rsid w:val="00F11BB2"/>
    <w:rsid w:val="00F21618"/>
    <w:rsid w:val="00F32C0A"/>
    <w:rsid w:val="00F347F9"/>
    <w:rsid w:val="00F4741E"/>
    <w:rsid w:val="00F50F29"/>
    <w:rsid w:val="00F60196"/>
    <w:rsid w:val="00F63BA4"/>
    <w:rsid w:val="00F662DA"/>
    <w:rsid w:val="00F67640"/>
    <w:rsid w:val="00F67D83"/>
    <w:rsid w:val="00F70BC4"/>
    <w:rsid w:val="00F70BDB"/>
    <w:rsid w:val="00F8011C"/>
    <w:rsid w:val="00F81482"/>
    <w:rsid w:val="00F856DA"/>
    <w:rsid w:val="00F91F68"/>
    <w:rsid w:val="00F97BC5"/>
    <w:rsid w:val="00FC180E"/>
    <w:rsid w:val="00FC440A"/>
    <w:rsid w:val="00FD5BA0"/>
    <w:rsid w:val="00FD6AA7"/>
    <w:rsid w:val="00FE474D"/>
    <w:rsid w:val="00FE5797"/>
    <w:rsid w:val="00FE618D"/>
    <w:rsid w:val="00FF00F1"/>
    <w:rsid w:val="00FF430D"/>
    <w:rsid w:val="00FF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47F9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F347F9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B54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upport@progment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55</TotalTime>
  <Pages>4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18</cp:revision>
  <cp:lastPrinted>2017-11-02T18:33:00Z</cp:lastPrinted>
  <dcterms:created xsi:type="dcterms:W3CDTF">2022-05-27T05:06:00Z</dcterms:created>
  <dcterms:modified xsi:type="dcterms:W3CDTF">2022-06-22T11:21:00Z</dcterms:modified>
</cp:coreProperties>
</file>